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74"/>
        <w:gridCol w:w="1416"/>
      </w:tblGrid>
      <w:tr w:rsidR="00AF66B4" w:rsidTr="00AF66B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6B4" w:rsidRDefault="00AF66B4" w:rsidP="00EE210A">
            <w:r>
              <w:t>Приложение 8</w:t>
            </w:r>
          </w:p>
        </w:tc>
      </w:tr>
      <w:tr w:rsidR="00AF66B4" w:rsidTr="00AF66B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66B4" w:rsidRDefault="00AF66B4" w:rsidP="00EE210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6B4" w:rsidRDefault="00AF66B4" w:rsidP="00EE210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F66B4" w:rsidTr="00AF66B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6B4" w:rsidRDefault="00F068E7" w:rsidP="00F068E7">
            <w:r>
              <w:t>о</w:t>
            </w:r>
            <w:r w:rsidR="00AF66B4">
              <w:t>т</w:t>
            </w:r>
            <w:r>
              <w:t xml:space="preserve"> 13.06.2019 </w:t>
            </w:r>
            <w:r w:rsidR="00AF66B4">
              <w:t>№</w:t>
            </w:r>
            <w:r>
              <w:t xml:space="preserve"> 52-381</w:t>
            </w:r>
            <w:r w:rsidR="00AF66B4">
              <w:t xml:space="preserve">  </w:t>
            </w:r>
          </w:p>
        </w:tc>
      </w:tr>
      <w:tr w:rsidR="00AF66B4" w:rsidTr="00AF66B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</w:tr>
      <w:tr w:rsidR="00AF66B4" w:rsidTr="00AF66B4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</w:t>
            </w:r>
          </w:p>
        </w:tc>
      </w:tr>
      <w:tr w:rsidR="00AF66B4" w:rsidTr="00AF66B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</w:tr>
      <w:tr w:rsidR="00AF66B4" w:rsidTr="00AF66B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тыс. руб.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2019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2021 год</w:t>
            </w:r>
          </w:p>
        </w:tc>
      </w:tr>
    </w:tbl>
    <w:p w:rsidR="00AF66B4" w:rsidRPr="00AF66B4" w:rsidRDefault="00AF66B4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74"/>
        <w:gridCol w:w="1416"/>
      </w:tblGrid>
      <w:tr w:rsidR="00AF66B4" w:rsidTr="00AF66B4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5</w:t>
            </w:r>
          </w:p>
        </w:tc>
      </w:tr>
      <w:tr w:rsidR="00AF66B4" w:rsidTr="00AF66B4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AF66B4" w:rsidTr="00AF66B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40 000,0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60 000,0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60 000,0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34 550,0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40 000,0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23 757,1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10 892,9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lastRenderedPageBreak/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4 826,8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14 557,1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31 416,1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3 993,7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3 993,7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1 789 004,2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242 627,8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1 053 661,5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81 453,5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123 269,8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129 071,0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12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160 мест в жилом районе «Иволгино» в Волжском районе г. Саратова («Леруа Мерлен»)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128 209,3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13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127 896,1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14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127 896,1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15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129 188,1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16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160 мест на территории МОУ «Гимназия № 31» по ул. Лесная, 1/9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129 016,3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lastRenderedPageBreak/>
              <w:t>17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160 мест по ул. Ипподромная (на части бывших земель ФГБНУ «НИИСХ Юго-Востока»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127 896,1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18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 xml:space="preserve">Детский сад на 240 мест к востоку от жилого района «Солнечный-2» в Кировском районе </w:t>
            </w:r>
            <w:r>
              <w:br/>
              <w:t>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187 347,7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19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 xml:space="preserve">Детский сад на 240 мест к востоку от жилого района «Солнечный-2» в Кировском районе </w:t>
            </w:r>
            <w:r>
              <w:br/>
              <w:t>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187 347,7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229 968,1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82 608,5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65 309,7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 xml:space="preserve">Здание МДОУ «Детский сад № 195, корпус 2» по ул. Лунная, 27 В Ленинского района </w:t>
            </w:r>
            <w:r>
              <w:br/>
              <w:t>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212 174,3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166 494,8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Общеобразовательная организация. Школа на 825 мест с бассейном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793 281,4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Очистные сооружения ливневого коллектора Глебучева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18 600,0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 xml:space="preserve">Строительство пристройки к МОУ «СОШ № 66 им. Н.И. Вавилова», г. Саратов, </w:t>
            </w:r>
            <w:r>
              <w:br/>
              <w:t>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32 965,0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5 300,0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5 638,3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81 453,4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29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5 638,3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81 453,4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202 045,3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30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Организация наружного освещения подъездной дороги к эллингам в пос. Юриш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400,3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31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86 955,0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32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 xml:space="preserve">Строительство автомобильной дороги от с. Александровка через ст. Кокурино до </w:t>
            </w:r>
            <w:r>
              <w:br/>
              <w:t>ул. им. Азина В.М. в районе ТЭЦ-2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44 690,0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lastRenderedPageBreak/>
              <w:t>33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Строительство маршрута легкого рельсового транспорта «Мирный переулок - ул.6-я Дачная»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70 000,0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105 556,0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34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105 556,0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</w:p>
        </w:tc>
      </w:tr>
      <w:tr w:rsidR="00AF66B4" w:rsidTr="00AF66B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2 146 237,5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384 081,2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1 113 661,5</w:t>
            </w:r>
          </w:p>
        </w:tc>
      </w:tr>
      <w:tr w:rsidR="00AF66B4" w:rsidTr="00AF66B4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AF66B4" w:rsidTr="00AF66B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45 000,0</w:t>
            </w:r>
          </w:p>
        </w:tc>
      </w:tr>
      <w:tr w:rsidR="00AF66B4" w:rsidTr="00AF66B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6B4" w:rsidRDefault="00AF66B4" w:rsidP="00EE210A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45 000,0</w:t>
            </w:r>
          </w:p>
        </w:tc>
      </w:tr>
      <w:tr w:rsidR="00AF66B4" w:rsidTr="00AF66B4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</w:pPr>
            <w:r>
              <w:t>45 000,0</w:t>
            </w:r>
          </w:p>
        </w:tc>
      </w:tr>
      <w:tr w:rsidR="00AF66B4" w:rsidTr="00AF66B4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6B4" w:rsidRDefault="00AF66B4" w:rsidP="00EE210A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2 191 237,5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429 081,2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1 158 661,5</w:t>
            </w:r>
          </w:p>
        </w:tc>
      </w:tr>
      <w:tr w:rsidR="00AF66B4" w:rsidTr="00AF66B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6B4" w:rsidRDefault="00AF66B4" w:rsidP="00EE210A"/>
        </w:tc>
      </w:tr>
    </w:tbl>
    <w:p w:rsidR="00E2598B" w:rsidRPr="00AF66B4" w:rsidRDefault="00E2598B" w:rsidP="00AF66B4"/>
    <w:sectPr w:rsidR="00E2598B" w:rsidRPr="00AF66B4" w:rsidSect="00AF66B4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242" w:rsidRDefault="000E0242" w:rsidP="00AF66B4">
      <w:r>
        <w:separator/>
      </w:r>
    </w:p>
  </w:endnote>
  <w:endnote w:type="continuationSeparator" w:id="1">
    <w:p w:rsidR="000E0242" w:rsidRDefault="000E0242" w:rsidP="00AF6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242" w:rsidRDefault="000E0242" w:rsidP="00AF66B4">
      <w:r>
        <w:separator/>
      </w:r>
    </w:p>
  </w:footnote>
  <w:footnote w:type="continuationSeparator" w:id="1">
    <w:p w:rsidR="000E0242" w:rsidRDefault="000E0242" w:rsidP="00AF6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4" w:rsidRDefault="009A1647" w:rsidP="00FA547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F66B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F66B4" w:rsidRDefault="00AF66B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4" w:rsidRDefault="009A1647" w:rsidP="00FA547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F66B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68E7">
      <w:rPr>
        <w:rStyle w:val="a7"/>
        <w:noProof/>
      </w:rPr>
      <w:t>2</w:t>
    </w:r>
    <w:r>
      <w:rPr>
        <w:rStyle w:val="a7"/>
      </w:rPr>
      <w:fldChar w:fldCharType="end"/>
    </w:r>
  </w:p>
  <w:p w:rsidR="00AF66B4" w:rsidRDefault="00AF66B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AF66B4"/>
    <w:rsid w:val="000E0242"/>
    <w:rsid w:val="002C3F39"/>
    <w:rsid w:val="00571CC3"/>
    <w:rsid w:val="005A48B8"/>
    <w:rsid w:val="006808C6"/>
    <w:rsid w:val="0075511E"/>
    <w:rsid w:val="009A1647"/>
    <w:rsid w:val="00A24CAF"/>
    <w:rsid w:val="00AF66B4"/>
    <w:rsid w:val="00B912FD"/>
    <w:rsid w:val="00D437E6"/>
    <w:rsid w:val="00D618BC"/>
    <w:rsid w:val="00E2598B"/>
    <w:rsid w:val="00F068E7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66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66B4"/>
  </w:style>
  <w:style w:type="paragraph" w:styleId="a5">
    <w:name w:val="footer"/>
    <w:basedOn w:val="a"/>
    <w:link w:val="a6"/>
    <w:uiPriority w:val="99"/>
    <w:semiHidden/>
    <w:unhideWhenUsed/>
    <w:rsid w:val="00AF66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66B4"/>
  </w:style>
  <w:style w:type="character" w:styleId="a7">
    <w:name w:val="page number"/>
    <w:basedOn w:val="a0"/>
    <w:uiPriority w:val="99"/>
    <w:semiHidden/>
    <w:unhideWhenUsed/>
    <w:rsid w:val="00AF66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2</TotalTime>
  <Pages>4</Pages>
  <Words>1120</Words>
  <Characters>6385</Characters>
  <Application>Microsoft Office Word</Application>
  <DocSecurity>0</DocSecurity>
  <Lines>53</Lines>
  <Paragraphs>14</Paragraphs>
  <ScaleCrop>false</ScaleCrop>
  <Company/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ZaharovaEA</cp:lastModifiedBy>
  <cp:revision>4</cp:revision>
  <dcterms:created xsi:type="dcterms:W3CDTF">2019-06-10T07:25:00Z</dcterms:created>
  <dcterms:modified xsi:type="dcterms:W3CDTF">2019-06-13T11:39:00Z</dcterms:modified>
</cp:coreProperties>
</file>